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BE45E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WHYGHTON</w:t>
      </w:r>
      <w:r>
        <w:rPr>
          <w:rFonts w:ascii="Times New Roman" w:hAnsi="Times New Roman" w:cs="Times New Roman"/>
        </w:rPr>
        <w:t xml:space="preserve">       (fl.1484)</w:t>
      </w:r>
    </w:p>
    <w:p w14:paraId="5B24B513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Cambridge. Burgess.</w:t>
      </w:r>
    </w:p>
    <w:p w14:paraId="2A438C52" w14:textId="77777777" w:rsidR="006E2B72" w:rsidRDefault="006E2B72" w:rsidP="006E2B72">
      <w:pPr>
        <w:rPr>
          <w:rFonts w:ascii="Times New Roman" w:hAnsi="Times New Roman" w:cs="Times New Roman"/>
        </w:rPr>
      </w:pPr>
    </w:p>
    <w:p w14:paraId="7C6AE746" w14:textId="77777777" w:rsidR="006E2B72" w:rsidRDefault="006E2B72" w:rsidP="006E2B72">
      <w:pPr>
        <w:rPr>
          <w:rFonts w:ascii="Times New Roman" w:hAnsi="Times New Roman" w:cs="Times New Roman"/>
        </w:rPr>
      </w:pPr>
    </w:p>
    <w:p w14:paraId="2C375F31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Chynchebald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Feltwell</w:t>
      </w:r>
      <w:proofErr w:type="spellEnd"/>
      <w:r>
        <w:rPr>
          <w:rFonts w:ascii="Times New Roman" w:hAnsi="Times New Roman" w:cs="Times New Roman"/>
        </w:rPr>
        <w:t>,</w:t>
      </w:r>
    </w:p>
    <w:p w14:paraId="634BB0E4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Norfolk(q.v.), Edmund </w:t>
      </w:r>
      <w:proofErr w:type="spellStart"/>
      <w:r>
        <w:rPr>
          <w:rFonts w:ascii="Times New Roman" w:hAnsi="Times New Roman" w:cs="Times New Roman"/>
        </w:rPr>
        <w:t>Cowale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Feltwell</w:t>
      </w:r>
      <w:proofErr w:type="spellEnd"/>
      <w:r>
        <w:rPr>
          <w:rFonts w:ascii="Times New Roman" w:hAnsi="Times New Roman" w:cs="Times New Roman"/>
        </w:rPr>
        <w:t>(q.v.), Richard Letton of</w:t>
      </w:r>
    </w:p>
    <w:p w14:paraId="69CE0FB7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Bottisham(q.v.), Robert </w:t>
      </w:r>
      <w:proofErr w:type="spellStart"/>
      <w:r>
        <w:rPr>
          <w:rFonts w:ascii="Times New Roman" w:hAnsi="Times New Roman" w:cs="Times New Roman"/>
        </w:rPr>
        <w:t>Swayn</w:t>
      </w:r>
      <w:proofErr w:type="spellEnd"/>
      <w:r>
        <w:rPr>
          <w:rFonts w:ascii="Times New Roman" w:hAnsi="Times New Roman" w:cs="Times New Roman"/>
        </w:rPr>
        <w:t xml:space="preserve"> of Bottisham(q.v.) and John </w:t>
      </w:r>
      <w:proofErr w:type="spellStart"/>
      <w:r>
        <w:rPr>
          <w:rFonts w:ascii="Times New Roman" w:hAnsi="Times New Roman" w:cs="Times New Roman"/>
        </w:rPr>
        <w:t>Aunger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213DC71C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Burton(q.v.).</w:t>
      </w:r>
    </w:p>
    <w:p w14:paraId="5A0C38AA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E6B424" w14:textId="77777777" w:rsidR="006E2B72" w:rsidRDefault="006E2B72" w:rsidP="006E2B72">
      <w:pPr>
        <w:rPr>
          <w:rFonts w:ascii="Times New Roman" w:hAnsi="Times New Roman" w:cs="Times New Roman"/>
        </w:rPr>
      </w:pPr>
    </w:p>
    <w:p w14:paraId="2A998F83" w14:textId="77777777" w:rsidR="006E2B72" w:rsidRDefault="006E2B72" w:rsidP="006E2B72">
      <w:pPr>
        <w:rPr>
          <w:rFonts w:ascii="Times New Roman" w:hAnsi="Times New Roman" w:cs="Times New Roman"/>
        </w:rPr>
      </w:pPr>
    </w:p>
    <w:p w14:paraId="60236489" w14:textId="77777777" w:rsidR="006E2B72" w:rsidRDefault="006E2B72" w:rsidP="006E2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2019</w:t>
      </w:r>
    </w:p>
    <w:p w14:paraId="6F4DB7A3" w14:textId="77777777" w:rsidR="006B2F86" w:rsidRPr="00E71FC3" w:rsidRDefault="006E2B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2363E" w14:textId="77777777" w:rsidR="006E2B72" w:rsidRDefault="006E2B72" w:rsidP="00E71FC3">
      <w:r>
        <w:separator/>
      </w:r>
    </w:p>
  </w:endnote>
  <w:endnote w:type="continuationSeparator" w:id="0">
    <w:p w14:paraId="79FB4CFC" w14:textId="77777777" w:rsidR="006E2B72" w:rsidRDefault="006E2B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B1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AE353" w14:textId="77777777" w:rsidR="006E2B72" w:rsidRDefault="006E2B72" w:rsidP="00E71FC3">
      <w:r>
        <w:separator/>
      </w:r>
    </w:p>
  </w:footnote>
  <w:footnote w:type="continuationSeparator" w:id="0">
    <w:p w14:paraId="6F9FC730" w14:textId="77777777" w:rsidR="006E2B72" w:rsidRDefault="006E2B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72"/>
    <w:rsid w:val="001A7C09"/>
    <w:rsid w:val="00577BD5"/>
    <w:rsid w:val="00656CBA"/>
    <w:rsid w:val="006A1F77"/>
    <w:rsid w:val="006E2B7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BCB3A"/>
  <w15:chartTrackingRefBased/>
  <w15:docId w15:val="{AE79C301-8EB6-4FB6-B830-E90BFC5E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B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E2B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2019-04-26T16:54:00Z</dcterms:created>
  <dcterms:modified xsi:type="dcterms:W3CDTF">2019-04-26T16:54:00Z</dcterms:modified>
</cp:coreProperties>
</file>